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8156D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MARLAND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ABAE32B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4EA9CA1A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B2D59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78A5F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Sep.1477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Ropkyne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Colesdon</w:t>
      </w:r>
      <w:proofErr w:type="spellEnd"/>
      <w:r>
        <w:rPr>
          <w:rFonts w:ascii="Times New Roman" w:hAnsi="Times New Roman" w:cs="Times New Roman"/>
          <w:sz w:val="24"/>
          <w:szCs w:val="24"/>
        </w:rPr>
        <w:t>, Surrey(q.v.), gifted his goods and chattels to</w:t>
      </w:r>
    </w:p>
    <w:p w14:paraId="1F142C97" w14:textId="77777777" w:rsidR="008B341A" w:rsidRDefault="008B341A" w:rsidP="008B341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Master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St.Thomas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Martyr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London(q.v.),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Unton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draper(q.v.).     </w:t>
      </w:r>
    </w:p>
    <w:p w14:paraId="63FF5AAB" w14:textId="77777777" w:rsidR="008B341A" w:rsidRDefault="008B341A" w:rsidP="008B341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(C.C.R. 1476-85 p.82)</w:t>
      </w:r>
    </w:p>
    <w:p w14:paraId="56464CB4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F97586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E713E" w14:textId="77777777" w:rsidR="008B341A" w:rsidRDefault="008B341A" w:rsidP="008B34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4833A3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2362C" w14:textId="77777777" w:rsidR="008B341A" w:rsidRDefault="008B341A" w:rsidP="009139A6">
      <w:r>
        <w:separator/>
      </w:r>
    </w:p>
  </w:endnote>
  <w:endnote w:type="continuationSeparator" w:id="0">
    <w:p w14:paraId="33F01A37" w14:textId="77777777" w:rsidR="008B341A" w:rsidRDefault="008B34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8E7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146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813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B8BC1" w14:textId="77777777" w:rsidR="008B341A" w:rsidRDefault="008B341A" w:rsidP="009139A6">
      <w:r>
        <w:separator/>
      </w:r>
    </w:p>
  </w:footnote>
  <w:footnote w:type="continuationSeparator" w:id="0">
    <w:p w14:paraId="4820ECC3" w14:textId="77777777" w:rsidR="008B341A" w:rsidRDefault="008B34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8EE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04C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61F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1A"/>
    <w:rsid w:val="000666E0"/>
    <w:rsid w:val="002510B7"/>
    <w:rsid w:val="005C130B"/>
    <w:rsid w:val="00826F5C"/>
    <w:rsid w:val="008B341A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71C71"/>
  <w15:chartTrackingRefBased/>
  <w15:docId w15:val="{45217C8A-0482-4BC1-AEB4-7E8766AA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2021-03-17T09:39:00Z</dcterms:created>
  <dcterms:modified xsi:type="dcterms:W3CDTF">2021-03-17T09:40:00Z</dcterms:modified>
</cp:coreProperties>
</file>